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CA" w:rsidRPr="00C020AD" w:rsidRDefault="008672CA" w:rsidP="008672C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Richard FORTE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8672CA" w:rsidRPr="00C020AD" w:rsidRDefault="008672CA" w:rsidP="008672C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Fishmonger and baker.</w:t>
      </w:r>
      <w:proofErr w:type="gramEnd"/>
    </w:p>
    <w:p w:rsidR="008672CA" w:rsidRPr="00C020AD" w:rsidRDefault="008672CA" w:rsidP="008672C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8672CA" w:rsidRPr="00C020AD" w:rsidRDefault="008672CA" w:rsidP="008672C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8672CA" w:rsidRPr="00C020AD" w:rsidRDefault="008672CA" w:rsidP="008672CA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p.171)</w:t>
      </w:r>
    </w:p>
    <w:p w:rsidR="008672CA" w:rsidRPr="00C020AD" w:rsidRDefault="008672CA" w:rsidP="008672C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8672CA" w:rsidRPr="00C020AD" w:rsidRDefault="008672CA" w:rsidP="008672C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8672CA" w:rsidRPr="00C020AD" w:rsidRDefault="008672CA" w:rsidP="008672CA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25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2CA" w:rsidRDefault="008672CA" w:rsidP="00920DE3">
      <w:pPr>
        <w:spacing w:after="0" w:line="240" w:lineRule="auto"/>
      </w:pPr>
      <w:r>
        <w:separator/>
      </w:r>
    </w:p>
  </w:endnote>
  <w:endnote w:type="continuationSeparator" w:id="0">
    <w:p w:rsidR="008672CA" w:rsidRDefault="008672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2CA" w:rsidRDefault="008672CA" w:rsidP="00920DE3">
      <w:pPr>
        <w:spacing w:after="0" w:line="240" w:lineRule="auto"/>
      </w:pPr>
      <w:r>
        <w:separator/>
      </w:r>
    </w:p>
  </w:footnote>
  <w:footnote w:type="continuationSeparator" w:id="0">
    <w:p w:rsidR="008672CA" w:rsidRDefault="008672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2CA"/>
    <w:rsid w:val="00120749"/>
    <w:rsid w:val="00624CAE"/>
    <w:rsid w:val="008672C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67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67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2014-02-22T21:50:00Z</dcterms:created>
  <dcterms:modified xsi:type="dcterms:W3CDTF">2014-02-22T21:50:00Z</dcterms:modified>
</cp:coreProperties>
</file>